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E4469" w14:textId="4D5BC351" w:rsidR="00AA2BBE" w:rsidRPr="005D26F2" w:rsidRDefault="005D18B0" w:rsidP="00A47A81">
      <w:pPr>
        <w:rPr>
          <w:rFonts w:asciiTheme="minorEastAsia" w:eastAsiaTheme="minorEastAsia" w:hAnsiTheme="minorEastAsia"/>
          <w:b/>
          <w:bCs/>
        </w:rPr>
      </w:pPr>
      <w:r w:rsidRPr="005D26F2">
        <w:rPr>
          <w:rFonts w:asciiTheme="minorEastAsia" w:eastAsiaTheme="minorEastAsia" w:hAnsiTheme="minorEastAsia"/>
          <w:b/>
          <w:bCs/>
          <w:noProof/>
        </w:rPr>
        <w:drawing>
          <wp:inline distT="0" distB="0" distL="0" distR="0" wp14:anchorId="5460E3B3" wp14:editId="633CD4AF">
            <wp:extent cx="6840220" cy="1119505"/>
            <wp:effectExtent l="0" t="0" r="0" b="4445"/>
            <wp:docPr id="19" name="그림 18">
              <a:extLst xmlns:a="http://schemas.openxmlformats.org/drawingml/2006/main">
                <a:ext uri="{FF2B5EF4-FFF2-40B4-BE49-F238E27FC236}">
                  <a16:creationId xmlns:a16="http://schemas.microsoft.com/office/drawing/2014/main" id="{B4A6A042-51A3-5CEE-FCD8-6AFA419D9F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그림 18">
                      <a:extLst>
                        <a:ext uri="{FF2B5EF4-FFF2-40B4-BE49-F238E27FC236}">
                          <a16:creationId xmlns:a16="http://schemas.microsoft.com/office/drawing/2014/main" id="{B4A6A042-51A3-5CEE-FCD8-6AFA419D9F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34AE3" w14:textId="77777777" w:rsidR="00C5483C" w:rsidRPr="005D26F2" w:rsidRDefault="00C5483C" w:rsidP="00A47A81">
      <w:pPr>
        <w:rPr>
          <w:rFonts w:asciiTheme="minorEastAsia" w:eastAsiaTheme="minorEastAsia" w:hAnsiTheme="minorEastAsia"/>
          <w:b/>
          <w:bCs/>
          <w:sz w:val="16"/>
          <w:szCs w:val="16"/>
        </w:rPr>
      </w:pPr>
    </w:p>
    <w:tbl>
      <w:tblPr>
        <w:tblW w:w="49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"/>
        <w:gridCol w:w="1212"/>
        <w:gridCol w:w="687"/>
        <w:gridCol w:w="1529"/>
        <w:gridCol w:w="277"/>
        <w:gridCol w:w="2227"/>
        <w:gridCol w:w="1529"/>
        <w:gridCol w:w="1668"/>
        <w:gridCol w:w="1423"/>
        <w:gridCol w:w="15"/>
      </w:tblGrid>
      <w:tr w:rsidR="00C5483C" w:rsidRPr="005D26F2" w14:paraId="0369A66D" w14:textId="77777777" w:rsidTr="005D18B0">
        <w:trPr>
          <w:cantSplit/>
          <w:trHeight w:val="53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1E51"/>
            <w:vAlign w:val="center"/>
          </w:tcPr>
          <w:p w14:paraId="07AC98AC" w14:textId="77777777" w:rsidR="00C5483C" w:rsidRPr="005D26F2" w:rsidRDefault="00C5483C" w:rsidP="003213EB">
            <w:pPr>
              <w:pStyle w:val="a3"/>
              <w:rPr>
                <w:rFonts w:asciiTheme="minorEastAsia" w:eastAsiaTheme="minorEastAsia" w:hAnsiTheme="minorEastAsia"/>
                <w:b/>
                <w:bCs/>
                <w:color w:val="FFFFFF"/>
                <w:sz w:val="24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color w:val="FFFFFF"/>
                <w:sz w:val="28"/>
              </w:rPr>
              <w:t>인   적   사   항</w:t>
            </w:r>
          </w:p>
        </w:tc>
      </w:tr>
      <w:tr w:rsidR="007A7BEB" w:rsidRPr="005D26F2" w14:paraId="540FB17B" w14:textId="77777777" w:rsidTr="0086791E">
        <w:trPr>
          <w:cantSplit/>
          <w:trHeight w:val="567"/>
          <w:jc w:val="center"/>
        </w:trPr>
        <w:tc>
          <w:tcPr>
            <w:tcW w:w="9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24FF6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noProof/>
                <w:color w:val="595959"/>
                <w:sz w:val="24"/>
              </w:rPr>
            </w:pPr>
            <w:r w:rsidRPr="005D26F2">
              <w:rPr>
                <w:rFonts w:asciiTheme="minorEastAsia" w:eastAsiaTheme="minorEastAsia" w:hAnsiTheme="minorEastAsia" w:hint="eastAsia"/>
                <w:noProof/>
                <w:color w:val="595959"/>
                <w:sz w:val="24"/>
              </w:rPr>
              <w:t xml:space="preserve">( 사 </w:t>
            </w:r>
            <w:r w:rsidRPr="005D26F2">
              <w:rPr>
                <w:rFonts w:asciiTheme="minorEastAsia" w:eastAsiaTheme="minorEastAsia" w:hAnsiTheme="minorEastAsia"/>
                <w:noProof/>
                <w:color w:val="595959"/>
                <w:sz w:val="24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noProof/>
                <w:color w:val="595959"/>
                <w:sz w:val="24"/>
              </w:rPr>
              <w:t>진 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A6231DC" w14:textId="77777777" w:rsidR="00C5483C" w:rsidRPr="005D26F2" w:rsidRDefault="00C5483C" w:rsidP="00C5483C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성명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62E" w14:textId="77777777" w:rsidR="00C5483C" w:rsidRPr="005D26F2" w:rsidRDefault="00C5483C" w:rsidP="0025388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D3703B5" w14:textId="77777777" w:rsidR="00C5483C" w:rsidRPr="005D26F2" w:rsidRDefault="00C5483C" w:rsidP="00C5483C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성별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1E29" w14:textId="2A5889E8" w:rsidR="00C5483C" w:rsidRPr="005D26F2" w:rsidRDefault="007F10D9" w:rsidP="007A7BEB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 w:hint="eastAsia"/>
                </w:rPr>
                <w:id w:val="-435985195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7A7BEB" w:rsidRPr="005D26F2">
              <w:rPr>
                <w:rFonts w:asciiTheme="minorEastAsia" w:eastAsiaTheme="minorEastAsia" w:hAnsiTheme="minorEastAsia" w:hint="eastAsia"/>
              </w:rPr>
              <w:t>남</w:t>
            </w:r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    </w:t>
            </w:r>
            <w:r w:rsidR="007A7BEB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sdt>
              <w:sdtPr>
                <w:rPr>
                  <w:rFonts w:asciiTheme="minorEastAsia" w:eastAsiaTheme="minorEastAsia" w:hAnsiTheme="minorEastAsia" w:hint="eastAsia"/>
                </w:rPr>
                <w:id w:val="-1844319887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7A7BEB" w:rsidRPr="005D26F2">
              <w:rPr>
                <w:rFonts w:asciiTheme="minorEastAsia" w:eastAsiaTheme="minorEastAsia" w:hAnsiTheme="minorEastAsia" w:hint="eastAsia"/>
              </w:rPr>
              <w:t>여</w:t>
            </w:r>
          </w:p>
        </w:tc>
      </w:tr>
      <w:tr w:rsidR="005D18B0" w:rsidRPr="005D26F2" w14:paraId="085BBAFC" w14:textId="77777777" w:rsidTr="0086791E">
        <w:trPr>
          <w:cantSplit/>
          <w:trHeight w:val="567"/>
          <w:jc w:val="center"/>
        </w:trPr>
        <w:tc>
          <w:tcPr>
            <w:tcW w:w="93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8AA6D" w14:textId="77777777" w:rsidR="005D18B0" w:rsidRPr="005D26F2" w:rsidRDefault="005D18B0" w:rsidP="005D18B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24F1A46" w14:textId="77777777" w:rsidR="005D18B0" w:rsidRPr="005D26F2" w:rsidRDefault="005D18B0" w:rsidP="005D18B0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생년월일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0E0" w14:textId="77777777" w:rsidR="005D18B0" w:rsidRPr="005D26F2" w:rsidRDefault="005D18B0" w:rsidP="005D18B0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4873C39" w14:textId="3B168809" w:rsidR="005D18B0" w:rsidRPr="005D26F2" w:rsidRDefault="005D18B0" w:rsidP="005D18B0">
            <w:pPr>
              <w:pStyle w:val="a3"/>
              <w:jc w:val="distribute"/>
              <w:rPr>
                <w:rFonts w:asciiTheme="minorEastAsia" w:eastAsiaTheme="minorEastAsia" w:hAnsiTheme="minorEastAsia"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휴대전화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173" w14:textId="77777777" w:rsidR="005D18B0" w:rsidRPr="005D26F2" w:rsidRDefault="005D18B0" w:rsidP="005D18B0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D18B0" w:rsidRPr="005D26F2" w14:paraId="732177F7" w14:textId="77777777" w:rsidTr="0086791E">
        <w:trPr>
          <w:cantSplit/>
          <w:trHeight w:val="567"/>
          <w:jc w:val="center"/>
        </w:trPr>
        <w:tc>
          <w:tcPr>
            <w:tcW w:w="93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FD7C" w14:textId="77777777" w:rsidR="005D18B0" w:rsidRPr="005D26F2" w:rsidRDefault="005D18B0" w:rsidP="005D18B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6A950C6" w14:textId="5C99ED01" w:rsidR="005D18B0" w:rsidRPr="005D26F2" w:rsidRDefault="005D18B0" w:rsidP="005D18B0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이메일</w:t>
            </w:r>
          </w:p>
        </w:tc>
        <w:tc>
          <w:tcPr>
            <w:tcW w:w="33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87C6" w14:textId="77777777" w:rsidR="005D18B0" w:rsidRPr="005D26F2" w:rsidRDefault="005D18B0" w:rsidP="005D18B0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5483C" w:rsidRPr="005D26F2" w14:paraId="52C48943" w14:textId="77777777" w:rsidTr="0086791E">
        <w:trPr>
          <w:cantSplit/>
          <w:trHeight w:val="720"/>
          <w:jc w:val="center"/>
        </w:trPr>
        <w:tc>
          <w:tcPr>
            <w:tcW w:w="93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58D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F4E1133" w14:textId="77777777" w:rsidR="00C5483C" w:rsidRPr="005D26F2" w:rsidRDefault="009902DC" w:rsidP="00C5483C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면접</w:t>
            </w:r>
            <w:r w:rsidR="005D18B0"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희망은행</w:t>
            </w:r>
          </w:p>
          <w:p w14:paraId="44DF9FBA" w14:textId="15FA8FD9" w:rsidR="005D18B0" w:rsidRPr="005D26F2" w:rsidRDefault="005D18B0" w:rsidP="00C5483C">
            <w:pPr>
              <w:pStyle w:val="a3"/>
              <w:jc w:val="distribute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(중복체크)</w:t>
            </w:r>
          </w:p>
        </w:tc>
        <w:tc>
          <w:tcPr>
            <w:tcW w:w="33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E46" w14:textId="395C1548" w:rsidR="0039129F" w:rsidRPr="005D26F2" w:rsidRDefault="007F10D9" w:rsidP="0039129F">
            <w:pPr>
              <w:ind w:leftChars="100" w:left="200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 w:hint="eastAsia"/>
                </w:rPr>
                <w:id w:val="-2065633636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86791E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>KB국민은행</w:t>
            </w:r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   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sdt>
              <w:sdtPr>
                <w:rPr>
                  <w:rFonts w:asciiTheme="minorEastAsia" w:eastAsiaTheme="minorEastAsia" w:hAnsiTheme="minorEastAsia" w:hint="eastAsia"/>
                </w:rPr>
                <w:id w:val="1696042568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>신한은행</w:t>
            </w:r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      </w:t>
            </w:r>
            <w:r w:rsidR="0039129F" w:rsidRPr="005D26F2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 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sdt>
              <w:sdtPr>
                <w:rPr>
                  <w:rFonts w:asciiTheme="minorEastAsia" w:eastAsiaTheme="minorEastAsia" w:hAnsiTheme="minorEastAsia" w:hint="eastAsia"/>
                </w:rPr>
                <w:id w:val="-866440383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>하나은행</w:t>
            </w:r>
          </w:p>
          <w:p w14:paraId="51FF8600" w14:textId="37B3CF1C" w:rsidR="00C5483C" w:rsidRPr="005D26F2" w:rsidRDefault="007F10D9" w:rsidP="0039129F">
            <w:pPr>
              <w:ind w:leftChars="100" w:left="200"/>
              <w:rPr>
                <w:rFonts w:asciiTheme="minorEastAsia" w:eastAsiaTheme="minorEastAsia" w:hAnsiTheme="minorEastAsia"/>
                <w:sz w:val="18"/>
              </w:rPr>
            </w:pPr>
            <w:sdt>
              <w:sdtPr>
                <w:rPr>
                  <w:rFonts w:asciiTheme="minorEastAsia" w:eastAsiaTheme="minorEastAsia" w:hAnsiTheme="minorEastAsia" w:hint="eastAsia"/>
                </w:rPr>
                <w:id w:val="705680316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</w:t>
            </w:r>
            <w:r w:rsidR="005D18B0" w:rsidRPr="005D26F2">
              <w:rPr>
                <w:rFonts w:asciiTheme="minorEastAsia" w:eastAsiaTheme="minorEastAsia" w:hAnsiTheme="minorEastAsia" w:hint="eastAsia"/>
              </w:rPr>
              <w:t>우리은행</w:t>
            </w:r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        </w:t>
            </w:r>
            <w:sdt>
              <w:sdtPr>
                <w:rPr>
                  <w:rFonts w:asciiTheme="minorEastAsia" w:eastAsiaTheme="minorEastAsia" w:hAnsiTheme="minorEastAsia" w:hint="eastAsia"/>
                </w:rPr>
                <w:id w:val="691733732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5D18B0" w:rsidRPr="005D26F2">
              <w:rPr>
                <w:rFonts w:asciiTheme="minorEastAsia" w:eastAsiaTheme="minorEastAsia" w:hAnsiTheme="minorEastAsia" w:hint="eastAsia"/>
              </w:rPr>
              <w:t xml:space="preserve"> NH농협은행</w:t>
            </w:r>
            <w:r w:rsidR="0039129F" w:rsidRPr="005D26F2">
              <w:rPr>
                <w:rFonts w:asciiTheme="minorEastAsia" w:eastAsiaTheme="minorEastAsia" w:hAnsiTheme="minorEastAsia" w:hint="eastAsia"/>
              </w:rPr>
              <w:t xml:space="preserve">      </w:t>
            </w:r>
            <w:sdt>
              <w:sdtPr>
                <w:rPr>
                  <w:rFonts w:asciiTheme="minorEastAsia" w:eastAsiaTheme="minorEastAsia" w:hAnsiTheme="minorEastAsia" w:hint="eastAsia"/>
                </w:rPr>
                <w:id w:val="-1469044256"/>
                <w14:checkbox>
                  <w14:checked w14:val="0"/>
                  <w14:checkedState w14:val="25A3" w14:font="맑은 고딕"/>
                  <w14:uncheckedState w14:val="2610" w14:font="MS Gothic"/>
                </w14:checkbox>
              </w:sdtPr>
              <w:sdtEndPr/>
              <w:sdtContent>
                <w:r w:rsidR="0039129F" w:rsidRPr="005D26F2">
                  <w:rPr>
                    <w:rFonts w:ascii="Segoe UI Symbol" w:eastAsiaTheme="minorEastAsia" w:hAnsi="Segoe UI Symbol" w:cs="Segoe UI Symbol"/>
                  </w:rPr>
                  <w:t>☐</w:t>
                </w:r>
              </w:sdtContent>
            </w:sdt>
            <w:r w:rsidR="005D18B0" w:rsidRPr="005D26F2">
              <w:rPr>
                <w:rFonts w:asciiTheme="minorEastAsia" w:eastAsiaTheme="minorEastAsia" w:hAnsiTheme="minorEastAsia" w:hint="eastAsia"/>
              </w:rPr>
              <w:t xml:space="preserve"> IBK기업은행</w:t>
            </w:r>
          </w:p>
        </w:tc>
      </w:tr>
      <w:tr w:rsidR="00C5483C" w:rsidRPr="005D26F2" w14:paraId="260FCB9B" w14:textId="77777777" w:rsidTr="007A7BEB">
        <w:trPr>
          <w:cantSplit/>
          <w:trHeight w:val="5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2B252" w14:textId="0AAD8F7F" w:rsidR="00C5483C" w:rsidRPr="00630E97" w:rsidRDefault="00630E97" w:rsidP="00630E97">
            <w:pPr>
              <w:spacing w:line="240" w:lineRule="auto"/>
              <w:jc w:val="right"/>
              <w:rPr>
                <w:rFonts w:asciiTheme="minorEastAsia" w:eastAsiaTheme="minorEastAsia" w:hAnsiTheme="minorEastAsia"/>
                <w:color w:val="7F7F7F" w:themeColor="text1" w:themeTint="80"/>
                <w:sz w:val="14"/>
                <w:szCs w:val="22"/>
              </w:rPr>
            </w:pPr>
            <w:r w:rsidRPr="00630E97">
              <w:rPr>
                <w:rFonts w:asciiTheme="minorEastAsia" w:eastAsiaTheme="minorEastAsia" w:hAnsiTheme="minorEastAsia" w:hint="eastAsia"/>
                <w:color w:val="7F7F7F" w:themeColor="text1" w:themeTint="80"/>
                <w:sz w:val="14"/>
                <w:szCs w:val="22"/>
              </w:rPr>
              <w:t>*면접희망은행은 참고용이며, 실제 면접시 선택하지</w:t>
            </w:r>
            <w:r>
              <w:rPr>
                <w:rFonts w:asciiTheme="minorEastAsia" w:eastAsiaTheme="minorEastAsia" w:hAnsiTheme="minorEastAsia" w:hint="eastAsia"/>
                <w:color w:val="7F7F7F" w:themeColor="text1" w:themeTint="80"/>
                <w:sz w:val="14"/>
                <w:szCs w:val="22"/>
              </w:rPr>
              <w:t xml:space="preserve"> 않은 은행으로 매칭될 수 </w:t>
            </w:r>
            <w:r w:rsidRPr="00630E97">
              <w:rPr>
                <w:rFonts w:asciiTheme="minorEastAsia" w:eastAsiaTheme="minorEastAsia" w:hAnsiTheme="minorEastAsia" w:hint="eastAsia"/>
                <w:color w:val="7F7F7F" w:themeColor="text1" w:themeTint="80"/>
                <w:sz w:val="14"/>
                <w:szCs w:val="22"/>
              </w:rPr>
              <w:t>있습니다.</w:t>
            </w:r>
          </w:p>
        </w:tc>
      </w:tr>
      <w:tr w:rsidR="00C5483C" w:rsidRPr="005D26F2" w14:paraId="51BEB23C" w14:textId="77777777" w:rsidTr="005D18B0">
        <w:trPr>
          <w:gridAfter w:val="1"/>
          <w:wAfter w:w="7" w:type="pct"/>
          <w:cantSplit/>
          <w:trHeight w:val="675"/>
          <w:jc w:val="center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1E51"/>
            <w:vAlign w:val="center"/>
          </w:tcPr>
          <w:p w14:paraId="4702CEA7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28"/>
              </w:rPr>
              <w:t>이   력   사   항</w:t>
            </w:r>
          </w:p>
        </w:tc>
      </w:tr>
      <w:tr w:rsidR="007A7BEB" w:rsidRPr="005D26F2" w14:paraId="0C1CE914" w14:textId="77777777" w:rsidTr="00202771">
        <w:trPr>
          <w:cantSplit/>
          <w:trHeight w:val="577"/>
          <w:jc w:val="center"/>
        </w:trPr>
        <w:tc>
          <w:tcPr>
            <w:tcW w:w="6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BC89246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Cs w:val="22"/>
              </w:rPr>
              <w:t>학력사항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8A03F2C" w14:textId="77777777" w:rsidR="007A7BEB" w:rsidRPr="005D26F2" w:rsidRDefault="00C5483C" w:rsidP="007A7BEB">
            <w:pPr>
              <w:pStyle w:val="a3"/>
              <w:spacing w:line="192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기   간</w:t>
            </w:r>
            <w:r w:rsidR="007A7BEB" w:rsidRPr="005D26F2">
              <w:rPr>
                <w:rFonts w:asciiTheme="minorEastAsia" w:eastAsiaTheme="minorEastAsia" w:hAnsiTheme="minorEastAsia" w:hint="eastAsia"/>
                <w:b/>
                <w:bCs/>
              </w:rPr>
              <w:t xml:space="preserve"> </w:t>
            </w:r>
          </w:p>
          <w:p w14:paraId="36A48095" w14:textId="77777777" w:rsidR="00C5483C" w:rsidRPr="005D26F2" w:rsidRDefault="007A7BEB" w:rsidP="007A7BEB">
            <w:pPr>
              <w:pStyle w:val="a3"/>
              <w:spacing w:line="192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14"/>
              </w:rPr>
              <w:t>(연/월~연/월)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FE5A8DF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출신</w:t>
            </w:r>
            <w:r w:rsidR="007A7BEB" w:rsidRPr="005D26F2">
              <w:rPr>
                <w:rFonts w:asciiTheme="minorEastAsia" w:eastAsiaTheme="minorEastAsia" w:hAnsiTheme="minorEastAsia" w:hint="eastAsia"/>
                <w:b/>
                <w:bCs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학교명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88C5D90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전   공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BEE1C08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졸업구분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8B613A8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기   타</w:t>
            </w:r>
          </w:p>
        </w:tc>
      </w:tr>
      <w:tr w:rsidR="007A7BEB" w:rsidRPr="005D26F2" w14:paraId="284C469F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14:paraId="4C265DF6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7AF5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0BFA" w14:textId="77777777" w:rsidR="00C5483C" w:rsidRPr="005D26F2" w:rsidRDefault="002513B2" w:rsidP="002513B2">
            <w:pPr>
              <w:jc w:val="right"/>
              <w:rPr>
                <w:rFonts w:asciiTheme="minorEastAsia" w:eastAsiaTheme="minorEastAsia" w:hAnsiTheme="minorEastAsia"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</w:rPr>
              <w:t xml:space="preserve">  </w:t>
            </w:r>
            <w:r w:rsidR="007A7BEB" w:rsidRPr="005D26F2">
              <w:rPr>
                <w:rFonts w:asciiTheme="minorEastAsia" w:eastAsiaTheme="minorEastAsia" w:hAnsiTheme="minorEastAsia" w:hint="eastAsia"/>
                <w:sz w:val="18"/>
              </w:rPr>
              <w:t>고등학교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6325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3672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6923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A7BEB" w:rsidRPr="005D26F2" w14:paraId="2E98C7C0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14:paraId="113E129D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C424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47E9" w14:textId="77777777" w:rsidR="00C5483C" w:rsidRPr="005D26F2" w:rsidRDefault="007A7BEB" w:rsidP="002513B2">
            <w:pPr>
              <w:jc w:val="right"/>
              <w:rPr>
                <w:rFonts w:asciiTheme="minorEastAsia" w:eastAsiaTheme="minorEastAsia" w:hAnsiTheme="minorEastAsia"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</w:rPr>
              <w:t>대학/대학교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D47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D925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3DCD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A7BEB" w:rsidRPr="005D26F2" w14:paraId="273EC736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14:paraId="3633E844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588A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5D2" w14:textId="77777777" w:rsidR="00C5483C" w:rsidRPr="005D26F2" w:rsidRDefault="00C5483C" w:rsidP="007A7BEB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1243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EEC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3DE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</w:tr>
      <w:tr w:rsidR="007A7BEB" w:rsidRPr="005D26F2" w14:paraId="72F07CE3" w14:textId="77777777" w:rsidTr="00202771">
        <w:trPr>
          <w:cantSplit/>
          <w:trHeight w:val="500"/>
          <w:jc w:val="center"/>
        </w:trPr>
        <w:tc>
          <w:tcPr>
            <w:tcW w:w="6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E6D3B1C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Cs w:val="22"/>
              </w:rPr>
              <w:t>대외활동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F816881" w14:textId="77777777" w:rsidR="007A7BEB" w:rsidRPr="005D26F2" w:rsidRDefault="007A7BEB" w:rsidP="007A7BEB">
            <w:pPr>
              <w:spacing w:line="192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구분</w:t>
            </w:r>
          </w:p>
          <w:p w14:paraId="1292F3B5" w14:textId="1C360BEC" w:rsidR="007A7BEB" w:rsidRPr="005D26F2" w:rsidRDefault="007A7BEB" w:rsidP="007A7BEB">
            <w:pPr>
              <w:spacing w:line="192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14"/>
                <w:szCs w:val="18"/>
              </w:rPr>
              <w:t>(인턴,</w:t>
            </w:r>
            <w:r w:rsidR="005D26F2" w:rsidRPr="005D26F2">
              <w:rPr>
                <w:rFonts w:asciiTheme="minorEastAsia" w:eastAsiaTheme="minorEastAsia" w:hAnsiTheme="minorEastAsia" w:hint="eastAsia"/>
                <w:b/>
                <w:bCs/>
                <w:sz w:val="14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b/>
                <w:bCs/>
                <w:sz w:val="14"/>
                <w:szCs w:val="18"/>
              </w:rPr>
              <w:t>아르바이트,</w:t>
            </w:r>
            <w:r w:rsidR="005D26F2" w:rsidRPr="005D26F2">
              <w:rPr>
                <w:rFonts w:asciiTheme="minorEastAsia" w:eastAsiaTheme="minorEastAsia" w:hAnsiTheme="minorEastAsia" w:hint="eastAsia"/>
                <w:b/>
                <w:bCs/>
                <w:sz w:val="14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b/>
                <w:bCs/>
                <w:sz w:val="14"/>
                <w:szCs w:val="18"/>
              </w:rPr>
              <w:t>동아리 등)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A9C2E3D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기관/장소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4A69893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기간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6382501" w14:textId="77777777" w:rsidR="007A7BEB" w:rsidRPr="005D26F2" w:rsidRDefault="007A7BEB" w:rsidP="007A7BEB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내용</w:t>
            </w:r>
          </w:p>
        </w:tc>
      </w:tr>
      <w:tr w:rsidR="007A7BEB" w:rsidRPr="005D26F2" w14:paraId="0F331D29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EF41564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9CC" w14:textId="4B3E4BB5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0FD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B77F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7F5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5D26F2" w:rsidRPr="005D26F2" w14:paraId="2DB8F3B9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2205E60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444B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CAA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50F5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6727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66C6B210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6F2687D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EE7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6F13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1DB8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F250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4F3A406C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FAA0932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A6E4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700A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91A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D947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7D205488" w14:textId="77777777" w:rsidTr="00202771">
        <w:trPr>
          <w:cantSplit/>
          <w:trHeight w:val="500"/>
          <w:jc w:val="center"/>
        </w:trPr>
        <w:tc>
          <w:tcPr>
            <w:tcW w:w="6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8C661F4" w14:textId="77777777" w:rsidR="00C5483C" w:rsidRPr="005D26F2" w:rsidRDefault="007A7BEB" w:rsidP="007A7BEB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Cs w:val="22"/>
              </w:rPr>
              <w:t>자격사항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DA884A3" w14:textId="77777777" w:rsidR="00C5483C" w:rsidRPr="005D26F2" w:rsidRDefault="007A7BEB" w:rsidP="007A7BEB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자격사항명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4F5477F" w14:textId="77777777" w:rsidR="00C5483C" w:rsidRPr="005D26F2" w:rsidRDefault="007A7BEB" w:rsidP="007A7BEB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자격기관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0C4844A" w14:textId="77777777" w:rsidR="00C5483C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취득연도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E13EAB8" w14:textId="77777777" w:rsidR="00C5483C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자격</w:t>
            </w:r>
            <w:r w:rsidR="00C5483C" w:rsidRPr="005D26F2">
              <w:rPr>
                <w:rFonts w:asciiTheme="minorEastAsia" w:eastAsiaTheme="minorEastAsia" w:hAnsiTheme="minorEastAsia" w:hint="eastAsia"/>
                <w:b/>
              </w:rPr>
              <w:t>내용</w:t>
            </w:r>
          </w:p>
        </w:tc>
      </w:tr>
      <w:tr w:rsidR="00C5483C" w:rsidRPr="005D26F2" w14:paraId="6E2DE8CC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C57CE61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4B83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A620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E2AE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0ADE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21D70BEC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248C794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6123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CF8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F64E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01BA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5D26F2" w:rsidRPr="005D26F2" w14:paraId="3E66C33C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9B5043A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9DB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46A8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7B8A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52C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3D3D72E0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1F11DEC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C1A0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D744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11C4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394F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7A7BEB" w:rsidRPr="005D26F2" w14:paraId="1ED7F120" w14:textId="77777777" w:rsidTr="00202771">
        <w:trPr>
          <w:cantSplit/>
          <w:trHeight w:val="500"/>
          <w:jc w:val="center"/>
        </w:trPr>
        <w:tc>
          <w:tcPr>
            <w:tcW w:w="6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96CD9DB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2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Cs w:val="22"/>
              </w:rPr>
              <w:t>수상내역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FEEA8A2" w14:textId="77777777" w:rsidR="007A7BEB" w:rsidRPr="005D26F2" w:rsidRDefault="007A7BEB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수상내역명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1C83547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수상기관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8B0CA3F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수상연도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14BAA7B" w14:textId="77777777" w:rsidR="007A7BEB" w:rsidRPr="005D26F2" w:rsidRDefault="007A7BEB" w:rsidP="00C5483C">
            <w:pPr>
              <w:pStyle w:val="a3"/>
              <w:rPr>
                <w:rFonts w:asciiTheme="minorEastAsia" w:eastAsiaTheme="minorEastAsia" w:hAnsiTheme="minorEastAsia"/>
                <w:b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</w:rPr>
              <w:t>수상내용</w:t>
            </w:r>
          </w:p>
        </w:tc>
      </w:tr>
      <w:tr w:rsidR="00C5483C" w:rsidRPr="005D26F2" w14:paraId="68E2E4DC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D4A1431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8526" w14:textId="1F2446B4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EB7B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9E16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61A5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5D26F2" w:rsidRPr="005D26F2" w14:paraId="2E502C28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045B0E0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512C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EFFC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8B6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0081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5D26F2" w:rsidRPr="005D26F2" w14:paraId="12AC7555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B8550AE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E3E1" w14:textId="77777777" w:rsidR="005D26F2" w:rsidRPr="005D26F2" w:rsidRDefault="005D26F2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D8D9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D9D2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10B9" w14:textId="77777777" w:rsidR="005D26F2" w:rsidRPr="005D26F2" w:rsidRDefault="005D26F2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2513B2" w:rsidRPr="005D26F2" w14:paraId="653FF50A" w14:textId="77777777" w:rsidTr="005D26F2">
        <w:trPr>
          <w:cantSplit/>
          <w:trHeight w:val="397"/>
          <w:jc w:val="center"/>
        </w:trPr>
        <w:tc>
          <w:tcPr>
            <w:tcW w:w="6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372B7AB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</w:p>
        </w:tc>
        <w:tc>
          <w:tcPr>
            <w:tcW w:w="11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C9A" w14:textId="77777777" w:rsidR="00C5483C" w:rsidRPr="005D26F2" w:rsidRDefault="00C5483C" w:rsidP="00C5483C">
            <w:pPr>
              <w:jc w:val="center"/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5D8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B0DF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292A" w14:textId="77777777" w:rsidR="00C5483C" w:rsidRPr="005D26F2" w:rsidRDefault="00C5483C" w:rsidP="00C5483C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253882" w:rsidRPr="005D26F2" w14:paraId="16EDB43B" w14:textId="77777777" w:rsidTr="005D18B0">
        <w:tblPrEx>
          <w:jc w:val="left"/>
          <w:tblBorders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46" w:type="pct"/>
          <w:trHeight w:val="963"/>
        </w:trPr>
        <w:tc>
          <w:tcPr>
            <w:tcW w:w="4954" w:type="pct"/>
            <w:gridSpan w:val="9"/>
            <w:tcBorders>
              <w:bottom w:val="single" w:sz="4" w:space="0" w:color="auto"/>
            </w:tcBorders>
            <w:shd w:val="clear" w:color="auto" w:fill="141E51"/>
            <w:vAlign w:val="center"/>
          </w:tcPr>
          <w:p w14:paraId="61A87718" w14:textId="77777777" w:rsidR="00281979" w:rsidRPr="005D26F2" w:rsidRDefault="007A7BEB" w:rsidP="007A7BEB">
            <w:pPr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  <w:sz w:val="36"/>
              </w:rPr>
              <w:lastRenderedPageBreak/>
              <w:t xml:space="preserve">자기소개서 / 경력기술서 </w:t>
            </w:r>
            <w:r w:rsidRPr="005D26F2">
              <w:rPr>
                <w:rFonts w:asciiTheme="minorEastAsia" w:eastAsiaTheme="minorEastAsia" w:hAnsiTheme="minorEastAsia" w:hint="eastAsia"/>
                <w:b/>
                <w:bCs/>
                <w:sz w:val="28"/>
              </w:rPr>
              <w:t>(자유형식)</w:t>
            </w:r>
          </w:p>
        </w:tc>
      </w:tr>
      <w:tr w:rsidR="007A7BEB" w:rsidRPr="005D26F2" w14:paraId="6EC0356B" w14:textId="77777777" w:rsidTr="00A532CC">
        <w:tblPrEx>
          <w:jc w:val="left"/>
          <w:tblBorders>
            <w:insideH w:val="single" w:sz="12" w:space="0" w:color="auto"/>
            <w:insideV w:val="single" w:sz="12" w:space="0" w:color="auto"/>
          </w:tblBorders>
        </w:tblPrEx>
        <w:trPr>
          <w:gridBefore w:val="1"/>
          <w:wBefore w:w="46" w:type="pct"/>
          <w:trHeight w:val="12045"/>
        </w:trPr>
        <w:tc>
          <w:tcPr>
            <w:tcW w:w="4954" w:type="pct"/>
            <w:gridSpan w:val="9"/>
            <w:tcBorders>
              <w:top w:val="single" w:sz="4" w:space="0" w:color="auto"/>
            </w:tcBorders>
          </w:tcPr>
          <w:p w14:paraId="3827ED1D" w14:textId="3DD93E51" w:rsidR="00C91F08" w:rsidRPr="00C91F08" w:rsidRDefault="00C91F08" w:rsidP="00C91F08">
            <w:pPr>
              <w:pStyle w:val="a3"/>
              <w:tabs>
                <w:tab w:val="left" w:pos="3394"/>
              </w:tabs>
              <w:spacing w:line="276" w:lineRule="auto"/>
              <w:jc w:val="left"/>
              <w:rPr>
                <w:rFonts w:asciiTheme="minorEastAsia" w:eastAsiaTheme="minorEastAsia" w:hAnsiTheme="minorEastAsia"/>
                <w:sz w:val="24"/>
                <w:szCs w:val="32"/>
              </w:rPr>
            </w:pPr>
          </w:p>
        </w:tc>
      </w:tr>
    </w:tbl>
    <w:p w14:paraId="5ECE3970" w14:textId="77777777" w:rsidR="00FC7A2E" w:rsidRPr="005D26F2" w:rsidRDefault="00FC7A2E" w:rsidP="00281979">
      <w:pPr>
        <w:rPr>
          <w:rFonts w:asciiTheme="minorEastAsia" w:eastAsiaTheme="minorEastAsia" w:hAnsiTheme="minorEastAsia"/>
        </w:rPr>
      </w:pP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  <w:gridCol w:w="1411"/>
      </w:tblGrid>
      <w:tr w:rsidR="008369F4" w:rsidRPr="005D26F2" w14:paraId="5DD562D9" w14:textId="77777777" w:rsidTr="00CF74A7">
        <w:trPr>
          <w:trHeight w:val="699"/>
        </w:trPr>
        <w:tc>
          <w:tcPr>
            <w:tcW w:w="9288" w:type="dxa"/>
            <w:vAlign w:val="center"/>
          </w:tcPr>
          <w:p w14:paraId="287E695C" w14:textId="77777777" w:rsidR="008369F4" w:rsidRPr="005D26F2" w:rsidRDefault="008369F4" w:rsidP="00344DA8">
            <w:pPr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D26F2">
              <w:rPr>
                <w:rFonts w:asciiTheme="minorEastAsia" w:eastAsiaTheme="minorEastAsia" w:hAnsiTheme="minorEastAsia" w:hint="eastAsia"/>
                <w:b/>
                <w:bCs/>
              </w:rPr>
              <w:t>본인은 3쪽에 기재된 개인정보 수집 안내에 따라 개인정보 및 고유식별정보의 수집·이용·제공하는 것에 동의합니다.</w:t>
            </w:r>
          </w:p>
        </w:tc>
        <w:tc>
          <w:tcPr>
            <w:tcW w:w="1411" w:type="dxa"/>
            <w:vAlign w:val="center"/>
          </w:tcPr>
          <w:p w14:paraId="149CC8F0" w14:textId="46B59DE1" w:rsidR="008369F4" w:rsidRPr="005D26F2" w:rsidRDefault="006A358E" w:rsidP="00CF74A7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D26F2">
              <w:rPr>
                <w:rFonts w:asciiTheme="minorEastAsia" w:hAnsiTheme="minorEastAsia"/>
                <w:b/>
                <w:bCs/>
                <w:sz w:val="24"/>
              </w:rPr>
              <w:object w:dxaOrig="1440" w:dyaOrig="1440" w14:anchorId="113B32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55.7pt;height:23.1pt" o:ole="">
                  <v:imagedata r:id="rId9" o:title=""/>
                </v:shape>
                <w:control r:id="rId10" w:name="CheckBox2" w:shapeid="_x0000_i1027"/>
              </w:object>
            </w:r>
          </w:p>
        </w:tc>
      </w:tr>
    </w:tbl>
    <w:p w14:paraId="5E3DF97E" w14:textId="77777777" w:rsidR="00FC7A2E" w:rsidRPr="005D26F2" w:rsidRDefault="00FC7A2E">
      <w:pPr>
        <w:widowControl/>
        <w:wordWrap/>
        <w:adjustRightInd/>
        <w:spacing w:line="240" w:lineRule="auto"/>
        <w:jc w:val="left"/>
        <w:textAlignment w:val="auto"/>
        <w:rPr>
          <w:rFonts w:asciiTheme="minorEastAsia" w:eastAsiaTheme="minorEastAsia" w:hAnsiTheme="minorEastAsia"/>
        </w:rPr>
      </w:pPr>
      <w:r w:rsidRPr="005D26F2">
        <w:rPr>
          <w:rFonts w:asciiTheme="minorEastAsia" w:eastAsiaTheme="minorEastAsia" w:hAnsiTheme="minorEastAsia"/>
        </w:rPr>
        <w:br w:type="page"/>
      </w:r>
    </w:p>
    <w:p w14:paraId="0A994EBD" w14:textId="77777777" w:rsidR="000F1144" w:rsidRPr="005D26F2" w:rsidRDefault="00FC7A2E" w:rsidP="000D5B11">
      <w:pPr>
        <w:jc w:val="center"/>
        <w:rPr>
          <w:rFonts w:asciiTheme="minorEastAsia" w:eastAsiaTheme="minorEastAsia" w:hAnsiTheme="minorEastAsia"/>
          <w:b/>
          <w:bCs/>
          <w:sz w:val="28"/>
        </w:rPr>
      </w:pPr>
      <w:r w:rsidRPr="005D26F2">
        <w:rPr>
          <w:rFonts w:asciiTheme="minorEastAsia" w:eastAsiaTheme="minorEastAsia" w:hAnsiTheme="minorEastAsia" w:hint="eastAsia"/>
          <w:b/>
          <w:bCs/>
          <w:sz w:val="28"/>
        </w:rPr>
        <w:lastRenderedPageBreak/>
        <w:t xml:space="preserve">[개인정보 수집 </w:t>
      </w:r>
      <w:r w:rsidR="000D5B11" w:rsidRPr="005D26F2">
        <w:rPr>
          <w:rFonts w:asciiTheme="minorEastAsia" w:eastAsiaTheme="minorEastAsia" w:hAnsiTheme="minorEastAsia" w:hint="eastAsia"/>
          <w:b/>
          <w:bCs/>
          <w:sz w:val="28"/>
        </w:rPr>
        <w:t>안내</w:t>
      </w:r>
      <w:r w:rsidRPr="005D26F2">
        <w:rPr>
          <w:rFonts w:asciiTheme="minorEastAsia" w:eastAsiaTheme="minorEastAsia" w:hAnsiTheme="minorEastAsia" w:hint="eastAsia"/>
          <w:b/>
          <w:bCs/>
          <w:sz w:val="28"/>
        </w:rPr>
        <w:t>]</w:t>
      </w:r>
    </w:p>
    <w:p w14:paraId="366E54B8" w14:textId="77777777" w:rsidR="00FC7A2E" w:rsidRPr="005D26F2" w:rsidRDefault="00FC7A2E" w:rsidP="00281979">
      <w:pPr>
        <w:rPr>
          <w:rFonts w:asciiTheme="minorEastAsia" w:eastAsiaTheme="minorEastAsia" w:hAnsi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2"/>
      </w:tblGrid>
      <w:tr w:rsidR="00FC7A2E" w:rsidRPr="005D26F2" w14:paraId="64703D84" w14:textId="77777777" w:rsidTr="007B1C78">
        <w:trPr>
          <w:trHeight w:val="13177"/>
        </w:trPr>
        <w:tc>
          <w:tcPr>
            <w:tcW w:w="10763" w:type="dxa"/>
            <w:vAlign w:val="center"/>
          </w:tcPr>
          <w:p w14:paraId="41B4E931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Cs w:val="18"/>
              </w:rPr>
              <w:t xml:space="preserve">귀사와의 모의면접 절차와 관련하여 </w:t>
            </w:r>
            <w:r w:rsidR="007B1C78" w:rsidRPr="005D26F2">
              <w:rPr>
                <w:rFonts w:asciiTheme="minorEastAsia" w:eastAsiaTheme="minorEastAsia" w:hAnsiTheme="minorEastAsia" w:hint="eastAsia"/>
                <w:szCs w:val="18"/>
              </w:rPr>
              <w:t xml:space="preserve">상기 </w:t>
            </w:r>
            <w:r w:rsidRPr="005D26F2">
              <w:rPr>
                <w:rFonts w:asciiTheme="minorEastAsia" w:eastAsiaTheme="minorEastAsia" w:hAnsiTheme="minorEastAsia" w:hint="eastAsia"/>
                <w:szCs w:val="18"/>
              </w:rPr>
              <w:t xml:space="preserve">본인의 개인(신용)정보를 수집ㆍ이용하거나 제3자에게 제공하고자 하는 경우에는 「개인정보 보호법」 제15조 제1항 제1호, 제17조 제1항 제1호, 제23조 제1호, 제24조 제1항 제1호, 「신용정보의 이용 및 보호에 관한 법률」 제32조 제1항, 제33조 및 제34조, 「정보통신망 이용촉진 및 정보보호 등에 관한 법률」제22조 제1항, 제24조의 2 제1항에 따라 본인의 동의를 얻어야 합니다. </w:t>
            </w:r>
          </w:p>
          <w:p w14:paraId="5462C82D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Cs w:val="18"/>
              </w:rPr>
              <w:t>이에 본인은 귀사가 아래의 내용과 같이 본인의 개인(신용)정보를 수집ㆍ이용 또는 제공하는 것에 동의합니다.</w:t>
            </w:r>
          </w:p>
          <w:p w14:paraId="6CA65C35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52C52BE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1. 수집ㆍ이용에 관한 사항</w:t>
            </w:r>
          </w:p>
          <w:p w14:paraId="506F15AB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가. 수집 이용목적</w:t>
            </w:r>
          </w:p>
          <w:p w14:paraId="509F285F" w14:textId="4DA36ECC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(1) 모의면접의 진행 및 관리, 경력·자격 등 확인(조회 및 검증), 해당</w:t>
            </w:r>
            <w:r w:rsidR="007B1C78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금융사(은행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사</w:t>
            </w:r>
            <w:r w:rsidR="007B1C78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등)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에 지원자의 정보제공</w:t>
            </w:r>
          </w:p>
          <w:p w14:paraId="04DCA9E5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(2) 민원처리, 분쟁해결, 법령상 의무이행</w:t>
            </w:r>
          </w:p>
          <w:p w14:paraId="206E6074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나. 수집 이용할 항목</w:t>
            </w:r>
          </w:p>
          <w:p w14:paraId="0248E297" w14:textId="3F0A3C6C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(1) 필수적 정보: (개인식별정보) 성명,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성별, 생년월일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,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휴대전화번호,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이메일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주소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등 연락처</w:t>
            </w:r>
          </w:p>
          <w:p w14:paraId="41295B00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(2) 선택적 정보: 개인식별정보 외에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신청서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등에 제공한 정보</w:t>
            </w:r>
          </w:p>
          <w:p w14:paraId="6A94E5EB" w14:textId="45AD29B5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- 학력사항, 신상정보사항,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대외활동사항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,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수상내역,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자기소개 관련사항, 기타 채용을 위하여 본인이 작성한 정보사항</w:t>
            </w:r>
          </w:p>
          <w:p w14:paraId="6D454DD2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다. 보유 이용기간</w:t>
            </w:r>
          </w:p>
          <w:p w14:paraId="16C76F3F" w14:textId="085CF288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위 개인(신용)정보는 수집ㆍ이용에 관한 동의일로부터 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>1년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동안 위 이용 목적을 위하여 보유ㆍ이용됩니다. 단, 위 기간 경과 또는 지원자가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모의면접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을 거절한 경우에는 민원처리, 분쟁 해결,</w:t>
            </w:r>
            <w:r w:rsidR="000D5B11" w:rsidRPr="005D26F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법령상 의무이행을 위하여 필요한 범위 내에서만 보유·이용됩니다.</w:t>
            </w:r>
          </w:p>
          <w:p w14:paraId="7C038466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라. 동의를 거부할 권리 및 동의를 거부할 경우의 불이익</w:t>
            </w:r>
          </w:p>
          <w:p w14:paraId="2DFB25F5" w14:textId="502935C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위 개인(신용)정보 중 필수적 정보의 수집·이용에 관한 동의는 채용 심사를 위하여 필수적이므로,</w:t>
            </w:r>
            <w:r w:rsidR="000D5B11" w:rsidRPr="005D26F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위 사항에 동의하셔야만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모의면접 진행이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가능합니다. 위 개인(신용)정보 중 선택적 정보의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수집·이용에 관한 동의는 거부하실 수 있으며, 다만 동의하지 않으시는 경우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면접 신청</w:t>
            </w:r>
            <w:r w:rsidR="00AC3AC7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및 참여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상의 불이익을 받으실 수 있습니다.</w:t>
            </w:r>
          </w:p>
          <w:p w14:paraId="16EBE6DF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304BBB2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2. 제공에 관한 사항</w:t>
            </w:r>
          </w:p>
          <w:p w14:paraId="17A18ED5" w14:textId="4DF05978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가. 제공받는자 :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이투데이,</w:t>
            </w:r>
            <w:r w:rsidR="000D5B11" w:rsidRPr="005D26F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희망 면접 은행</w:t>
            </w:r>
          </w:p>
          <w:p w14:paraId="2BF13BE6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나. 제공받는 자의 이용 목적 :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모의면접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의 진행 및 관리를 위한 위탁 업무의 수행</w:t>
            </w:r>
          </w:p>
          <w:p w14:paraId="6093BB12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다. 제공 할 개인(신용)정보의 항목</w:t>
            </w:r>
          </w:p>
          <w:p w14:paraId="1E7C9D8C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수탁업체에 대한 제공되는 개인(신용)정보의 항목</w:t>
            </w:r>
          </w:p>
          <w:p w14:paraId="2DB4CEF0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- 수집·이용에 동의한 정보 중 위탁업무 목적달성을 위해 필요한 정보에 한함</w:t>
            </w:r>
          </w:p>
          <w:p w14:paraId="0C73A72E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본 동의 이전에 수집된 개인(신용)정보도 포함됩니다</w:t>
            </w:r>
          </w:p>
          <w:p w14:paraId="4BE148F5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라. 변경에 관한 사항</w:t>
            </w:r>
          </w:p>
          <w:p w14:paraId="1CB8B027" w14:textId="77777777" w:rsidR="00FC7A2E" w:rsidRPr="005D26F2" w:rsidRDefault="000D5B11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당사는 </w:t>
            </w:r>
            <w:r w:rsidR="00FC7A2E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위 사항의 변경이 있을 경우에는 홈페이지에 변경 내용을 게시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하거나 메일로 안내합니다</w:t>
            </w:r>
            <w:r w:rsidR="00FC7A2E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.</w:t>
            </w:r>
          </w:p>
          <w:p w14:paraId="744A9724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마. 제공받은 자의 개인(신용)정보 보유·이용기간</w:t>
            </w:r>
          </w:p>
          <w:p w14:paraId="6C952B26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위 개인(신용)정보는 제공된 날로부터 제공된 목적을 달성할 때까지 보유ㆍ이용됩니다.</w:t>
            </w:r>
          </w:p>
          <w:p w14:paraId="31A54060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단, 지원자가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모의면접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을 거절한 경우에는 민원처리, 분쟁 해결, 법령상 의무이행을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위하여 필요한 범위 내에서만 보유·이용됩니다</w:t>
            </w:r>
          </w:p>
          <w:p w14:paraId="2BA3682F" w14:textId="77777777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바. 동의를 거부할 권리 및 동의를 거부할 경우의 불이익</w:t>
            </w:r>
          </w:p>
          <w:p w14:paraId="36E0AD97" w14:textId="75AF48D5" w:rsidR="00FC7A2E" w:rsidRPr="005D26F2" w:rsidRDefault="00FC7A2E" w:rsidP="00CF74A7">
            <w:pPr>
              <w:spacing w:line="240" w:lineRule="auto"/>
              <w:rPr>
                <w:rFonts w:asciiTheme="minorEastAsia" w:eastAsiaTheme="minorEastAsia" w:hAnsiTheme="minorEastAsia"/>
                <w:sz w:val="14"/>
              </w:rPr>
            </w:pP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위 개인(신용)정보의 제공에 관한 동의는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모의면접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을 위하여 필수적이므로,</w:t>
            </w:r>
            <w:r w:rsidR="000D5B11" w:rsidRPr="005D26F2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위 사항에 동의하셔야만 </w:t>
            </w:r>
            <w:r w:rsidR="000D5B11"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모의면접</w:t>
            </w:r>
            <w:r w:rsidRPr="005D26F2">
              <w:rPr>
                <w:rFonts w:asciiTheme="minorEastAsia" w:eastAsiaTheme="minorEastAsia" w:hAnsiTheme="minorEastAsia" w:hint="eastAsia"/>
                <w:sz w:val="18"/>
                <w:szCs w:val="18"/>
              </w:rPr>
              <w:t>이 가능합니다</w:t>
            </w:r>
            <w:r w:rsidR="00AC2077">
              <w:rPr>
                <w:rFonts w:asciiTheme="minorEastAsia" w:eastAsiaTheme="minorEastAsia" w:hAnsiTheme="minorEastAsia" w:hint="eastAsia"/>
                <w:sz w:val="18"/>
                <w:szCs w:val="18"/>
              </w:rPr>
              <w:t>.</w:t>
            </w:r>
          </w:p>
        </w:tc>
      </w:tr>
    </w:tbl>
    <w:p w14:paraId="40F4CB9E" w14:textId="77777777" w:rsidR="00FC7A2E" w:rsidRPr="005D26F2" w:rsidRDefault="00FC7A2E" w:rsidP="00281979">
      <w:pPr>
        <w:rPr>
          <w:rFonts w:asciiTheme="minorEastAsia" w:eastAsiaTheme="minorEastAsia" w:hAnsiTheme="minorEastAsia"/>
        </w:rPr>
      </w:pPr>
    </w:p>
    <w:sectPr w:rsidR="00FC7A2E" w:rsidRPr="005D26F2" w:rsidSect="00DE2F9D">
      <w:footerReference w:type="default" r:id="rId11"/>
      <w:pgSz w:w="11906" w:h="16838"/>
      <w:pgMar w:top="567" w:right="567" w:bottom="1440" w:left="56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E871" w14:textId="77777777" w:rsidR="007F10D9" w:rsidRDefault="007F10D9" w:rsidP="000F1144">
      <w:pPr>
        <w:spacing w:line="240" w:lineRule="auto"/>
      </w:pPr>
      <w:r>
        <w:separator/>
      </w:r>
    </w:p>
  </w:endnote>
  <w:endnote w:type="continuationSeparator" w:id="0">
    <w:p w14:paraId="2BA66AF7" w14:textId="77777777" w:rsidR="007F10D9" w:rsidRDefault="007F10D9" w:rsidP="000F11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AA29" w14:textId="4E2DE5B4" w:rsidR="000D5B11" w:rsidRDefault="005D18B0" w:rsidP="00A14750">
    <w:pPr>
      <w:pStyle w:val="a7"/>
      <w:jc w:val="center"/>
    </w:pPr>
    <w:r>
      <w:rPr>
        <w:noProof/>
      </w:rPr>
      <w:drawing>
        <wp:inline distT="0" distB="0" distL="0" distR="0" wp14:anchorId="51D1FF5C" wp14:editId="5B011596">
          <wp:extent cx="893937" cy="356839"/>
          <wp:effectExtent l="0" t="0" r="1905" b="5715"/>
          <wp:docPr id="390259936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259936" name="그림 3902599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1297" cy="367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D4EB" w14:textId="77777777" w:rsidR="007F10D9" w:rsidRDefault="007F10D9" w:rsidP="000F1144">
      <w:pPr>
        <w:spacing w:line="240" w:lineRule="auto"/>
      </w:pPr>
      <w:r>
        <w:separator/>
      </w:r>
    </w:p>
  </w:footnote>
  <w:footnote w:type="continuationSeparator" w:id="0">
    <w:p w14:paraId="7376C448" w14:textId="77777777" w:rsidR="007F10D9" w:rsidRDefault="007F10D9" w:rsidP="000F11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0141"/>
    <w:multiLevelType w:val="hybridMultilevel"/>
    <w:tmpl w:val="00EEE376"/>
    <w:lvl w:ilvl="0" w:tplc="E9889636">
      <w:numFmt w:val="bullet"/>
      <w:lvlText w:val="※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380AB8"/>
    <w:multiLevelType w:val="hybridMultilevel"/>
    <w:tmpl w:val="872AC32E"/>
    <w:lvl w:ilvl="0" w:tplc="E08E65EC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2AB328C"/>
    <w:multiLevelType w:val="hybridMultilevel"/>
    <w:tmpl w:val="D1868110"/>
    <w:lvl w:ilvl="0" w:tplc="D78E259A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7F86C5E"/>
    <w:multiLevelType w:val="hybridMultilevel"/>
    <w:tmpl w:val="1C16DF50"/>
    <w:lvl w:ilvl="0" w:tplc="30D249C2">
      <w:numFmt w:val="bullet"/>
      <w:lvlText w:val="※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8A83929"/>
    <w:multiLevelType w:val="hybridMultilevel"/>
    <w:tmpl w:val="7A8CC61E"/>
    <w:lvl w:ilvl="0" w:tplc="31BC6050">
      <w:numFmt w:val="bullet"/>
      <w:lvlText w:val="※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624CF8"/>
    <w:multiLevelType w:val="hybridMultilevel"/>
    <w:tmpl w:val="87125B6C"/>
    <w:lvl w:ilvl="0" w:tplc="90523C38">
      <w:numFmt w:val="bullet"/>
      <w:lvlText w:val="※"/>
      <w:lvlJc w:val="left"/>
      <w:pPr>
        <w:ind w:left="54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6" w15:restartNumberingAfterBreak="0">
    <w:nsid w:val="5E424FB5"/>
    <w:multiLevelType w:val="hybridMultilevel"/>
    <w:tmpl w:val="27566F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F4F22F8"/>
    <w:multiLevelType w:val="hybridMultilevel"/>
    <w:tmpl w:val="923C80DC"/>
    <w:lvl w:ilvl="0" w:tplc="04090001">
      <w:start w:val="1"/>
      <w:numFmt w:val="bullet"/>
      <w:lvlText w:val="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636D0DAD"/>
    <w:multiLevelType w:val="hybridMultilevel"/>
    <w:tmpl w:val="8FBCC966"/>
    <w:lvl w:ilvl="0" w:tplc="99B4143C">
      <w:numFmt w:val="bullet"/>
      <w:lvlText w:val="※"/>
      <w:lvlJc w:val="left"/>
      <w:pPr>
        <w:ind w:left="54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num w:numId="1" w16cid:durableId="1581867538">
    <w:abstractNumId w:val="7"/>
  </w:num>
  <w:num w:numId="2" w16cid:durableId="525874484">
    <w:abstractNumId w:val="3"/>
  </w:num>
  <w:num w:numId="3" w16cid:durableId="1115900746">
    <w:abstractNumId w:val="4"/>
  </w:num>
  <w:num w:numId="4" w16cid:durableId="621694132">
    <w:abstractNumId w:val="0"/>
  </w:num>
  <w:num w:numId="5" w16cid:durableId="1698896307">
    <w:abstractNumId w:val="5"/>
  </w:num>
  <w:num w:numId="6" w16cid:durableId="647445099">
    <w:abstractNumId w:val="8"/>
  </w:num>
  <w:num w:numId="7" w16cid:durableId="1809936899">
    <w:abstractNumId w:val="6"/>
  </w:num>
  <w:num w:numId="8" w16cid:durableId="704791273">
    <w:abstractNumId w:val="2"/>
  </w:num>
  <w:num w:numId="9" w16cid:durableId="590895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8E"/>
    <w:rsid w:val="00026AA4"/>
    <w:rsid w:val="00037A15"/>
    <w:rsid w:val="000D5B11"/>
    <w:rsid w:val="000F1144"/>
    <w:rsid w:val="00105C2E"/>
    <w:rsid w:val="00114C0B"/>
    <w:rsid w:val="001563E3"/>
    <w:rsid w:val="00181052"/>
    <w:rsid w:val="001E4A13"/>
    <w:rsid w:val="00202771"/>
    <w:rsid w:val="002076BC"/>
    <w:rsid w:val="0021233F"/>
    <w:rsid w:val="002276C4"/>
    <w:rsid w:val="00235C56"/>
    <w:rsid w:val="002513B2"/>
    <w:rsid w:val="00253882"/>
    <w:rsid w:val="00260A32"/>
    <w:rsid w:val="00261F1C"/>
    <w:rsid w:val="00281979"/>
    <w:rsid w:val="00293AA0"/>
    <w:rsid w:val="002951F9"/>
    <w:rsid w:val="002A0096"/>
    <w:rsid w:val="002B66CF"/>
    <w:rsid w:val="002D3DEC"/>
    <w:rsid w:val="002F70B2"/>
    <w:rsid w:val="003213EB"/>
    <w:rsid w:val="00344DA8"/>
    <w:rsid w:val="00360851"/>
    <w:rsid w:val="0039129F"/>
    <w:rsid w:val="003A6F85"/>
    <w:rsid w:val="00423C21"/>
    <w:rsid w:val="004273B0"/>
    <w:rsid w:val="0047498E"/>
    <w:rsid w:val="0049274F"/>
    <w:rsid w:val="004958BB"/>
    <w:rsid w:val="004B2BF3"/>
    <w:rsid w:val="004B3AE1"/>
    <w:rsid w:val="004D3674"/>
    <w:rsid w:val="004E4546"/>
    <w:rsid w:val="004E6FC7"/>
    <w:rsid w:val="005D18B0"/>
    <w:rsid w:val="005D26F2"/>
    <w:rsid w:val="006179D3"/>
    <w:rsid w:val="00630E97"/>
    <w:rsid w:val="00696C8C"/>
    <w:rsid w:val="006A358E"/>
    <w:rsid w:val="006F05DA"/>
    <w:rsid w:val="00710361"/>
    <w:rsid w:val="007327D3"/>
    <w:rsid w:val="00736B11"/>
    <w:rsid w:val="00747BE3"/>
    <w:rsid w:val="0077281F"/>
    <w:rsid w:val="0077788E"/>
    <w:rsid w:val="00785898"/>
    <w:rsid w:val="00792035"/>
    <w:rsid w:val="007A7BEB"/>
    <w:rsid w:val="007B1C78"/>
    <w:rsid w:val="007D58F4"/>
    <w:rsid w:val="007F10D9"/>
    <w:rsid w:val="008144C1"/>
    <w:rsid w:val="00826CE5"/>
    <w:rsid w:val="008369F4"/>
    <w:rsid w:val="0085024E"/>
    <w:rsid w:val="0086791E"/>
    <w:rsid w:val="0088387F"/>
    <w:rsid w:val="00883A9B"/>
    <w:rsid w:val="00933930"/>
    <w:rsid w:val="009902DC"/>
    <w:rsid w:val="009A1890"/>
    <w:rsid w:val="009A21FE"/>
    <w:rsid w:val="009A3E93"/>
    <w:rsid w:val="009D5D83"/>
    <w:rsid w:val="00A04777"/>
    <w:rsid w:val="00A13FC1"/>
    <w:rsid w:val="00A14750"/>
    <w:rsid w:val="00A2382F"/>
    <w:rsid w:val="00A47A81"/>
    <w:rsid w:val="00A532CC"/>
    <w:rsid w:val="00AA2BBE"/>
    <w:rsid w:val="00AC2077"/>
    <w:rsid w:val="00AC3AC7"/>
    <w:rsid w:val="00B21D3B"/>
    <w:rsid w:val="00B77497"/>
    <w:rsid w:val="00BD43EF"/>
    <w:rsid w:val="00C201AD"/>
    <w:rsid w:val="00C25F81"/>
    <w:rsid w:val="00C5483C"/>
    <w:rsid w:val="00C57A38"/>
    <w:rsid w:val="00C91F08"/>
    <w:rsid w:val="00CA6C75"/>
    <w:rsid w:val="00CB7074"/>
    <w:rsid w:val="00CC27A0"/>
    <w:rsid w:val="00CD05AF"/>
    <w:rsid w:val="00CF74A7"/>
    <w:rsid w:val="00D21F51"/>
    <w:rsid w:val="00D45FC0"/>
    <w:rsid w:val="00D6196E"/>
    <w:rsid w:val="00D73909"/>
    <w:rsid w:val="00D75345"/>
    <w:rsid w:val="00DA678F"/>
    <w:rsid w:val="00DB55FB"/>
    <w:rsid w:val="00DD4462"/>
    <w:rsid w:val="00DE2F9D"/>
    <w:rsid w:val="00DE567B"/>
    <w:rsid w:val="00E000AE"/>
    <w:rsid w:val="00E06EB0"/>
    <w:rsid w:val="00E12DAE"/>
    <w:rsid w:val="00E15CF1"/>
    <w:rsid w:val="00E20F84"/>
    <w:rsid w:val="00E30DDD"/>
    <w:rsid w:val="00EE52BF"/>
    <w:rsid w:val="00F150D4"/>
    <w:rsid w:val="00F71634"/>
    <w:rsid w:val="00FB2E7D"/>
    <w:rsid w:val="00FC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F73D4"/>
  <w15:docId w15:val="{2780C2A0-0BEA-47EE-87A0-3DC1E67A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144"/>
    <w:pPr>
      <w:widowControl w:val="0"/>
      <w:wordWrap w:val="0"/>
      <w:adjustRightInd w:val="0"/>
      <w:spacing w:line="360" w:lineRule="atLeast"/>
      <w:jc w:val="both"/>
      <w:textAlignment w:val="baseline"/>
    </w:pPr>
    <w:rPr>
      <w:rFonts w:ascii="Times New Roman" w:eastAsia="바탕체" w:hAnsi="Times New Roman"/>
    </w:rPr>
  </w:style>
  <w:style w:type="paragraph" w:styleId="3">
    <w:name w:val="heading 3"/>
    <w:basedOn w:val="a"/>
    <w:next w:val="a"/>
    <w:link w:val="3Char"/>
    <w:qFormat/>
    <w:rsid w:val="000F1144"/>
    <w:pPr>
      <w:keepNext/>
      <w:jc w:val="center"/>
      <w:outlineLvl w:val="2"/>
    </w:pPr>
    <w:rPr>
      <w:rFonts w:ascii="굴림" w:eastAsia="굴림" w:hAnsi="굴림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link w:val="3"/>
    <w:rsid w:val="000F1144"/>
    <w:rPr>
      <w:rFonts w:ascii="굴림" w:eastAsia="굴림" w:hAnsi="굴림" w:cs="Times New Roman"/>
      <w:b/>
      <w:bCs/>
      <w:kern w:val="0"/>
      <w:sz w:val="18"/>
      <w:szCs w:val="20"/>
    </w:rPr>
  </w:style>
  <w:style w:type="paragraph" w:styleId="a3">
    <w:name w:val="Body Text"/>
    <w:basedOn w:val="a"/>
    <w:link w:val="Char"/>
    <w:rsid w:val="000F1144"/>
    <w:pPr>
      <w:autoSpaceDE w:val="0"/>
      <w:autoSpaceDN w:val="0"/>
      <w:adjustRightInd/>
      <w:spacing w:line="240" w:lineRule="auto"/>
      <w:jc w:val="center"/>
      <w:textAlignment w:val="auto"/>
    </w:pPr>
    <w:rPr>
      <w:rFonts w:ascii="돋움" w:eastAsia="돋움"/>
      <w:kern w:val="2"/>
      <w:sz w:val="18"/>
      <w:szCs w:val="24"/>
    </w:rPr>
  </w:style>
  <w:style w:type="character" w:customStyle="1" w:styleId="Char">
    <w:name w:val="본문 Char"/>
    <w:link w:val="a3"/>
    <w:rsid w:val="000F1144"/>
    <w:rPr>
      <w:rFonts w:ascii="돋움" w:eastAsia="돋움" w:hAnsi="Times New Roman" w:cs="Times New Roman"/>
      <w:sz w:val="18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0F1144"/>
    <w:pPr>
      <w:spacing w:line="240" w:lineRule="auto"/>
    </w:pPr>
    <w:rPr>
      <w:rFonts w:ascii="맑은 고딕" w:eastAsia="맑은 고딕" w:hAnsi="맑은 고딕"/>
      <w:sz w:val="18"/>
      <w:szCs w:val="18"/>
    </w:rPr>
  </w:style>
  <w:style w:type="character" w:customStyle="1" w:styleId="Char0">
    <w:name w:val="풍선 도움말 텍스트 Char"/>
    <w:link w:val="a4"/>
    <w:uiPriority w:val="99"/>
    <w:semiHidden/>
    <w:rsid w:val="000F1144"/>
    <w:rPr>
      <w:rFonts w:ascii="맑은 고딕" w:eastAsia="맑은 고딕" w:hAnsi="맑은 고딕" w:cs="Times New Roman"/>
      <w:kern w:val="0"/>
      <w:sz w:val="18"/>
      <w:szCs w:val="18"/>
    </w:rPr>
  </w:style>
  <w:style w:type="paragraph" w:customStyle="1" w:styleId="a5">
    <w:name w:val="바탕글"/>
    <w:basedOn w:val="a"/>
    <w:rsid w:val="000F1144"/>
    <w:pPr>
      <w:widowControl/>
      <w:wordWrap/>
      <w:adjustRightInd/>
      <w:snapToGrid w:val="0"/>
      <w:spacing w:line="384" w:lineRule="auto"/>
      <w:textAlignment w:val="auto"/>
    </w:pPr>
    <w:rPr>
      <w:rFonts w:ascii="바탕" w:eastAsia="바탕" w:hAnsi="바탕" w:cs="굴림"/>
      <w:color w:val="000000"/>
    </w:rPr>
  </w:style>
  <w:style w:type="paragraph" w:styleId="a6">
    <w:name w:val="header"/>
    <w:basedOn w:val="a"/>
    <w:link w:val="Char1"/>
    <w:uiPriority w:val="99"/>
    <w:unhideWhenUsed/>
    <w:rsid w:val="000F114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6"/>
    <w:uiPriority w:val="99"/>
    <w:rsid w:val="000F1144"/>
    <w:rPr>
      <w:rFonts w:ascii="Times New Roman" w:eastAsia="바탕체" w:hAnsi="Times New Roman" w:cs="Times New Roman"/>
      <w:kern w:val="0"/>
      <w:szCs w:val="20"/>
    </w:rPr>
  </w:style>
  <w:style w:type="paragraph" w:styleId="a7">
    <w:name w:val="footer"/>
    <w:basedOn w:val="a"/>
    <w:link w:val="Char2"/>
    <w:uiPriority w:val="99"/>
    <w:unhideWhenUsed/>
    <w:rsid w:val="000F114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7"/>
    <w:uiPriority w:val="99"/>
    <w:rsid w:val="000F1144"/>
    <w:rPr>
      <w:rFonts w:ascii="Times New Roman" w:eastAsia="바탕체" w:hAnsi="Times New Roman" w:cs="Times New Roman"/>
      <w:kern w:val="0"/>
      <w:szCs w:val="20"/>
    </w:rPr>
  </w:style>
  <w:style w:type="paragraph" w:styleId="a8">
    <w:name w:val="List Paragraph"/>
    <w:basedOn w:val="a"/>
    <w:uiPriority w:val="34"/>
    <w:qFormat/>
    <w:rsid w:val="00E000AE"/>
    <w:pPr>
      <w:ind w:leftChars="400" w:left="800"/>
    </w:pPr>
  </w:style>
  <w:style w:type="table" w:styleId="a9">
    <w:name w:val="Table Grid"/>
    <w:basedOn w:val="a1"/>
    <w:uiPriority w:val="59"/>
    <w:rsid w:val="00AA2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224">
          <w:marLeft w:val="0"/>
          <w:marRight w:val="0"/>
          <w:marTop w:val="300"/>
          <w:marBottom w:val="0"/>
          <w:divBdr>
            <w:top w:val="single" w:sz="6" w:space="0" w:color="DFDFDF"/>
            <w:left w:val="single" w:sz="6" w:space="0" w:color="DFDFDF"/>
            <w:bottom w:val="single" w:sz="6" w:space="0" w:color="DFDFDF"/>
            <w:right w:val="single" w:sz="6" w:space="0" w:color="DFDFDF"/>
          </w:divBdr>
          <w:divsChild>
            <w:div w:id="3703502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20260618%20&#45824;&#54620;&#48124;&#44397;&#44552;&#50997;&#45824;&#51204;\&#47784;&#51032;&#47732;&#51217;\2026&#45824;&#54620;&#48124;&#44397;&#44552;&#50997;&#45824;&#51204;_&#47784;&#51032;&#47732;&#51217;_&#51648;&#50896;&#49436;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4CC7D-99E9-4203-BE4D-9C1CD395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2026대한민국금융대전_모의면접_지원서.dot</Template>
  <TotalTime>32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이투데이</dc:creator>
  <cp:keywords/>
  <cp:lastModifiedBy>Euna Yoon</cp:lastModifiedBy>
  <cp:revision>9</cp:revision>
  <cp:lastPrinted>2012-11-15T23:51:00Z</cp:lastPrinted>
  <dcterms:created xsi:type="dcterms:W3CDTF">2026-04-22T07:42:00Z</dcterms:created>
  <dcterms:modified xsi:type="dcterms:W3CDTF">2026-04-22T08:42:00Z</dcterms:modified>
</cp:coreProperties>
</file>